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ayout w:type="fixed"/>
        <w:tblCellMar>
          <w:left w:w="85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283"/>
        <w:gridCol w:w="1729"/>
        <w:gridCol w:w="510"/>
        <w:gridCol w:w="4849"/>
      </w:tblGrid>
      <w:tr w:rsidR="00696471" w:rsidRPr="00B221BE" w14:paraId="56AAB6A8" w14:textId="77777777" w:rsidTr="00D852C7">
        <w:trPr>
          <w:trHeight w:val="1701"/>
        </w:trPr>
        <w:tc>
          <w:tcPr>
            <w:tcW w:w="4139" w:type="dxa"/>
            <w:gridSpan w:val="4"/>
            <w:tcMar>
              <w:left w:w="57" w:type="dxa"/>
              <w:right w:w="57" w:type="dxa"/>
            </w:tcMar>
          </w:tcPr>
          <w:p w14:paraId="70A70998" w14:textId="77777777" w:rsidR="00696471" w:rsidRPr="002B0B22" w:rsidRDefault="00696471" w:rsidP="0077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2B0B22">
              <w:rPr>
                <w:rFonts w:ascii="Times New Roman" w:hAnsi="Times New Roman"/>
                <w:b/>
                <w:sz w:val="28"/>
              </w:rPr>
              <w:t>Администрация</w:t>
            </w:r>
          </w:p>
          <w:p w14:paraId="53280647" w14:textId="77777777" w:rsidR="00696471" w:rsidRPr="002B0B22" w:rsidRDefault="00696471" w:rsidP="0077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2B0B22">
              <w:rPr>
                <w:rFonts w:ascii="Times New Roman" w:hAnsi="Times New Roman"/>
                <w:b/>
                <w:sz w:val="28"/>
              </w:rPr>
              <w:t>города Благовещенска</w:t>
            </w:r>
          </w:p>
          <w:p w14:paraId="4185A796" w14:textId="77777777" w:rsidR="00696471" w:rsidRPr="002B0B22" w:rsidRDefault="00696471" w:rsidP="0077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bookmarkStart w:id="0" w:name="_top"/>
            <w:bookmarkEnd w:id="0"/>
            <w:r w:rsidRPr="002B0B22">
              <w:rPr>
                <w:rFonts w:ascii="Times New Roman" w:hAnsi="Times New Roman"/>
                <w:sz w:val="20"/>
                <w:szCs w:val="18"/>
              </w:rPr>
              <w:t>ул. Ленина, д. 133, г. Благовещенск,</w:t>
            </w:r>
          </w:p>
          <w:p w14:paraId="3F7AFE82" w14:textId="77777777" w:rsidR="00696471" w:rsidRPr="002B0B22" w:rsidRDefault="00696471" w:rsidP="0077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2B0B22">
              <w:rPr>
                <w:rFonts w:ascii="Times New Roman" w:hAnsi="Times New Roman"/>
                <w:sz w:val="20"/>
                <w:szCs w:val="18"/>
              </w:rPr>
              <w:t>Амурская область, 675000</w:t>
            </w:r>
          </w:p>
          <w:p w14:paraId="6C8292F9" w14:textId="77777777" w:rsidR="00696471" w:rsidRPr="002B0B22" w:rsidRDefault="00696471" w:rsidP="0077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2B0B22">
              <w:rPr>
                <w:rFonts w:ascii="Times New Roman" w:hAnsi="Times New Roman"/>
                <w:sz w:val="20"/>
                <w:szCs w:val="18"/>
              </w:rPr>
              <w:t xml:space="preserve">тел. (4162) </w:t>
            </w:r>
            <w:r w:rsidR="00D64F9F">
              <w:rPr>
                <w:rFonts w:ascii="Times New Roman" w:hAnsi="Times New Roman"/>
                <w:sz w:val="20"/>
                <w:szCs w:val="18"/>
              </w:rPr>
              <w:t>233</w:t>
            </w:r>
            <w:r w:rsidRPr="002B0B22">
              <w:rPr>
                <w:rFonts w:ascii="Times New Roman" w:hAnsi="Times New Roman"/>
                <w:sz w:val="20"/>
                <w:szCs w:val="18"/>
              </w:rPr>
              <w:t>-</w:t>
            </w:r>
            <w:r w:rsidR="00D64F9F">
              <w:rPr>
                <w:rFonts w:ascii="Times New Roman" w:hAnsi="Times New Roman"/>
                <w:sz w:val="20"/>
                <w:szCs w:val="18"/>
              </w:rPr>
              <w:t>752</w:t>
            </w:r>
            <w:r w:rsidRPr="002B0B22">
              <w:rPr>
                <w:rFonts w:ascii="Times New Roman" w:hAnsi="Times New Roman"/>
                <w:sz w:val="20"/>
                <w:szCs w:val="18"/>
              </w:rPr>
              <w:t>,</w:t>
            </w:r>
          </w:p>
          <w:p w14:paraId="684D3AD0" w14:textId="7E2D5FA7" w:rsidR="00696471" w:rsidRPr="00B221BE" w:rsidRDefault="00696471" w:rsidP="007776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2">
              <w:rPr>
                <w:rFonts w:ascii="Times New Roman" w:hAnsi="Times New Roman"/>
                <w:sz w:val="20"/>
                <w:szCs w:val="18"/>
                <w:lang w:val="en-US"/>
              </w:rPr>
              <w:t>Web</w:t>
            </w:r>
            <w:r w:rsidRPr="002B0B22">
              <w:rPr>
                <w:rFonts w:ascii="Times New Roman" w:hAnsi="Times New Roman"/>
                <w:sz w:val="20"/>
                <w:szCs w:val="18"/>
              </w:rPr>
              <w:t xml:space="preserve">: </w:t>
            </w:r>
            <w:r w:rsidRPr="002B0B22">
              <w:rPr>
                <w:rFonts w:ascii="Times New Roman" w:hAnsi="Times New Roman"/>
                <w:sz w:val="20"/>
                <w:szCs w:val="18"/>
                <w:lang w:val="en-US"/>
              </w:rPr>
              <w:t>www</w:t>
            </w:r>
            <w:r w:rsidRPr="002B0B22">
              <w:rPr>
                <w:rFonts w:ascii="Times New Roman" w:hAnsi="Times New Roman"/>
                <w:sz w:val="20"/>
                <w:szCs w:val="18"/>
              </w:rPr>
              <w:t>.</w:t>
            </w:r>
            <w:r w:rsidRPr="002B0B22">
              <w:rPr>
                <w:rFonts w:ascii="Times New Roman" w:hAnsi="Times New Roman"/>
                <w:sz w:val="20"/>
                <w:szCs w:val="18"/>
                <w:lang w:val="en-US"/>
              </w:rPr>
              <w:t>admblag</w:t>
            </w:r>
            <w:r w:rsidRPr="002B0B22">
              <w:rPr>
                <w:rFonts w:ascii="Times New Roman" w:hAnsi="Times New Roman"/>
                <w:sz w:val="20"/>
                <w:szCs w:val="18"/>
              </w:rPr>
              <w:t>.</w:t>
            </w:r>
            <w:r w:rsidRPr="002B0B22">
              <w:rPr>
                <w:rFonts w:ascii="Times New Roman" w:hAnsi="Times New Roman"/>
                <w:sz w:val="20"/>
                <w:szCs w:val="18"/>
                <w:lang w:val="en-US"/>
              </w:rPr>
              <w:t>ru</w:t>
            </w:r>
          </w:p>
        </w:tc>
        <w:tc>
          <w:tcPr>
            <w:tcW w:w="510" w:type="dxa"/>
            <w:vMerge w:val="restart"/>
            <w:tcMar>
              <w:left w:w="57" w:type="dxa"/>
              <w:right w:w="57" w:type="dxa"/>
            </w:tcMar>
          </w:tcPr>
          <w:p w14:paraId="75D62E2D" w14:textId="77777777" w:rsidR="00696471" w:rsidRPr="00B221BE" w:rsidRDefault="00696471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49" w:type="dxa"/>
            <w:vMerge w:val="restart"/>
            <w:tcMar>
              <w:left w:w="57" w:type="dxa"/>
              <w:right w:w="57" w:type="dxa"/>
            </w:tcMar>
          </w:tcPr>
          <w:p w14:paraId="08BDF728" w14:textId="77777777" w:rsidR="00093CFF" w:rsidRPr="00093CFF" w:rsidRDefault="00093CFF" w:rsidP="00093CFF">
            <w:pPr>
              <w:pStyle w:val="10"/>
            </w:pPr>
            <w:r w:rsidRPr="00093CFF">
              <w:t xml:space="preserve">Председателю Благовещенской городской Думы </w:t>
            </w:r>
          </w:p>
          <w:p w14:paraId="34B674C7" w14:textId="7ABF7D1D" w:rsidR="00696471" w:rsidRPr="007A241D" w:rsidRDefault="00093CFF" w:rsidP="00093CFF">
            <w:pPr>
              <w:pStyle w:val="10"/>
            </w:pPr>
            <w:r w:rsidRPr="00093CFF">
              <w:t>Попову С.В.</w:t>
            </w:r>
          </w:p>
        </w:tc>
      </w:tr>
      <w:tr w:rsidR="0013117A" w:rsidRPr="00777604" w14:paraId="132ABEF2" w14:textId="77777777" w:rsidTr="00242EA6">
        <w:trPr>
          <w:trHeight w:val="604"/>
        </w:trPr>
        <w:tc>
          <w:tcPr>
            <w:tcW w:w="4139" w:type="dxa"/>
            <w:gridSpan w:val="4"/>
            <w:tcMar>
              <w:left w:w="57" w:type="dxa"/>
              <w:right w:w="57" w:type="dxa"/>
            </w:tcMar>
          </w:tcPr>
          <w:p w14:paraId="6E2E25FE" w14:textId="77777777" w:rsidR="0013117A" w:rsidRPr="00D6353D" w:rsidRDefault="0013117A" w:rsidP="0013117A">
            <w:pPr>
              <w:spacing w:after="0" w:line="240" w:lineRule="auto"/>
              <w:ind w:left="-851" w:right="-57"/>
              <w:rPr>
                <w:rFonts w:ascii="Times New Roman" w:hAnsi="Times New Roman"/>
                <w:sz w:val="28"/>
                <w:szCs w:val="28"/>
              </w:rPr>
            </w:pPr>
            <w:bookmarkStart w:id="1" w:name="REGNUMDATESTAMP"/>
            <w:r w:rsidRPr="00A03DB5">
              <w:rPr>
                <w:rFonts w:ascii="Times New Roman" w:hAnsi="Times New Roman"/>
                <w:color w:val="D9D9D9" w:themeColor="background1" w:themeShade="D9"/>
                <w:sz w:val="28"/>
                <w:szCs w:val="28"/>
              </w:rPr>
              <w:t>REGNUMDATES</w:t>
            </w:r>
            <w:r w:rsidRPr="00A03DB5">
              <w:rPr>
                <w:rFonts w:ascii="Times New Roman" w:hAnsi="Times New Roman"/>
                <w:color w:val="D9D9D9" w:themeColor="background1" w:themeShade="D9"/>
                <w:sz w:val="28"/>
                <w:szCs w:val="28"/>
                <w:lang w:val="en-US"/>
              </w:rPr>
              <w:t>TAMP</w:t>
            </w:r>
            <w:r w:rsidR="00D6353D">
              <w:rPr>
                <w:rFonts w:ascii="Times New Roman" w:hAnsi="Times New Roman"/>
                <w:color w:val="D9D9D9" w:themeColor="background1" w:themeShade="D9"/>
                <w:sz w:val="28"/>
                <w:szCs w:val="28"/>
              </w:rPr>
              <w:t xml:space="preserve"> (не трогать)</w:t>
            </w:r>
            <w:bookmarkEnd w:id="1"/>
          </w:p>
        </w:tc>
        <w:tc>
          <w:tcPr>
            <w:tcW w:w="510" w:type="dxa"/>
            <w:vMerge/>
            <w:tcMar>
              <w:left w:w="57" w:type="dxa"/>
              <w:right w:w="57" w:type="dxa"/>
            </w:tcMar>
          </w:tcPr>
          <w:p w14:paraId="7B746EBE" w14:textId="77777777" w:rsidR="0013117A" w:rsidRPr="00777604" w:rsidRDefault="0013117A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49" w:type="dxa"/>
            <w:vMerge/>
            <w:tcMar>
              <w:left w:w="57" w:type="dxa"/>
              <w:right w:w="57" w:type="dxa"/>
            </w:tcMar>
          </w:tcPr>
          <w:p w14:paraId="3CC95766" w14:textId="77777777" w:rsidR="0013117A" w:rsidRPr="00777604" w:rsidRDefault="0013117A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1F1C" w:rsidRPr="00777604" w14:paraId="5766E11D" w14:textId="77777777" w:rsidTr="00242EA6">
        <w:trPr>
          <w:trHeight w:val="340"/>
        </w:trPr>
        <w:tc>
          <w:tcPr>
            <w:tcW w:w="567" w:type="dxa"/>
            <w:tcMar>
              <w:left w:w="57" w:type="dxa"/>
              <w:right w:w="57" w:type="dxa"/>
            </w:tcMar>
            <w:vAlign w:val="bottom"/>
          </w:tcPr>
          <w:p w14:paraId="69EC0A0D" w14:textId="77777777" w:rsidR="00271F1C" w:rsidRPr="00271F1C" w:rsidRDefault="00271F1C" w:rsidP="00DF57A8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271F1C">
              <w:rPr>
                <w:rFonts w:ascii="Times New Roman" w:hAnsi="Times New Roman"/>
              </w:rPr>
              <w:t>На 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F4A8125" w14:textId="77777777" w:rsidR="00271F1C" w:rsidRPr="00595A63" w:rsidRDefault="00271F1C" w:rsidP="005A2178">
            <w:pPr>
              <w:spacing w:after="0" w:line="240" w:lineRule="auto"/>
              <w:ind w:left="-86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08493BEA" w14:textId="77777777" w:rsidR="00271F1C" w:rsidRPr="00271F1C" w:rsidRDefault="00271F1C" w:rsidP="00BE5D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F1C">
              <w:rPr>
                <w:rFonts w:ascii="Times New Roman" w:hAnsi="Times New Roman"/>
              </w:rPr>
              <w:t>от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7C8C40D1" w14:textId="77777777" w:rsidR="00271F1C" w:rsidRPr="00595A63" w:rsidRDefault="00271F1C" w:rsidP="00DF57A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tcMar>
              <w:left w:w="57" w:type="dxa"/>
              <w:right w:w="57" w:type="dxa"/>
            </w:tcMar>
          </w:tcPr>
          <w:p w14:paraId="2B9F96B3" w14:textId="77777777" w:rsidR="00271F1C" w:rsidRPr="00777604" w:rsidRDefault="00271F1C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49" w:type="dxa"/>
            <w:vMerge/>
            <w:tcMar>
              <w:left w:w="57" w:type="dxa"/>
              <w:right w:w="57" w:type="dxa"/>
            </w:tcMar>
          </w:tcPr>
          <w:p w14:paraId="246525C6" w14:textId="77777777" w:rsidR="00271F1C" w:rsidRPr="00777604" w:rsidRDefault="00271F1C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57A8" w:rsidRPr="00777604" w14:paraId="2039E6F8" w14:textId="77777777" w:rsidTr="00242EA6">
        <w:trPr>
          <w:trHeight w:val="57"/>
        </w:trPr>
        <w:tc>
          <w:tcPr>
            <w:tcW w:w="4139" w:type="dxa"/>
            <w:gridSpan w:val="4"/>
            <w:tcMar>
              <w:left w:w="57" w:type="dxa"/>
              <w:right w:w="57" w:type="dxa"/>
            </w:tcMar>
            <w:vAlign w:val="bottom"/>
          </w:tcPr>
          <w:p w14:paraId="20D6FA9E" w14:textId="77777777" w:rsidR="00DF57A8" w:rsidRPr="00DF57A8" w:rsidRDefault="00DF57A8" w:rsidP="003A24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10" w:type="dxa"/>
            <w:vMerge/>
            <w:tcMar>
              <w:left w:w="57" w:type="dxa"/>
              <w:right w:w="57" w:type="dxa"/>
            </w:tcMar>
          </w:tcPr>
          <w:p w14:paraId="72593425" w14:textId="77777777" w:rsidR="00DF57A8" w:rsidRPr="00777604" w:rsidRDefault="00DF57A8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49" w:type="dxa"/>
            <w:vMerge/>
            <w:tcMar>
              <w:left w:w="57" w:type="dxa"/>
              <w:right w:w="57" w:type="dxa"/>
            </w:tcMar>
          </w:tcPr>
          <w:p w14:paraId="63326AD9" w14:textId="77777777" w:rsidR="00DF57A8" w:rsidRPr="00777604" w:rsidRDefault="00DF57A8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6471" w:rsidRPr="00777604" w14:paraId="71409A1D" w14:textId="77777777" w:rsidTr="00242EA6">
        <w:trPr>
          <w:trHeight w:hRule="exact" w:val="836"/>
        </w:trPr>
        <w:tc>
          <w:tcPr>
            <w:tcW w:w="4139" w:type="dxa"/>
            <w:gridSpan w:val="4"/>
            <w:tcMar>
              <w:left w:w="85" w:type="dxa"/>
              <w:right w:w="57" w:type="dxa"/>
            </w:tcMar>
          </w:tcPr>
          <w:p w14:paraId="685E6D4A" w14:textId="77777777" w:rsidR="00040EF4" w:rsidRPr="001F776B" w:rsidRDefault="00040EF4" w:rsidP="00DF57A8">
            <w:pPr>
              <w:spacing w:before="60"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10" w:type="dxa"/>
            <w:vMerge/>
            <w:tcMar>
              <w:left w:w="57" w:type="dxa"/>
              <w:right w:w="57" w:type="dxa"/>
            </w:tcMar>
          </w:tcPr>
          <w:p w14:paraId="0993AEBD" w14:textId="77777777" w:rsidR="00696471" w:rsidRPr="00777604" w:rsidRDefault="00696471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49" w:type="dxa"/>
            <w:vMerge/>
            <w:tcMar>
              <w:left w:w="57" w:type="dxa"/>
              <w:right w:w="57" w:type="dxa"/>
            </w:tcMar>
          </w:tcPr>
          <w:p w14:paraId="01A34FFF" w14:textId="77777777" w:rsidR="00696471" w:rsidRPr="00777604" w:rsidRDefault="00696471" w:rsidP="00777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6653861" w14:textId="04DE9CD9" w:rsidR="006D35A9" w:rsidRPr="00C57A37" w:rsidRDefault="006D35A9" w:rsidP="006D35A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C57A37">
        <w:rPr>
          <w:rFonts w:ascii="Times New Roman" w:hAnsi="Times New Roman"/>
          <w:sz w:val="28"/>
          <w:szCs w:val="24"/>
        </w:rPr>
        <w:t xml:space="preserve">Уважаемый </w:t>
      </w:r>
      <w:r w:rsidR="00093CFF">
        <w:rPr>
          <w:rFonts w:ascii="Times New Roman" w:hAnsi="Times New Roman"/>
          <w:sz w:val="28"/>
          <w:szCs w:val="24"/>
        </w:rPr>
        <w:t>Степан Вячеславович</w:t>
      </w:r>
      <w:r w:rsidRPr="00C57A37">
        <w:rPr>
          <w:rFonts w:ascii="Times New Roman" w:hAnsi="Times New Roman"/>
          <w:sz w:val="28"/>
          <w:szCs w:val="24"/>
        </w:rPr>
        <w:t>!</w:t>
      </w:r>
    </w:p>
    <w:p w14:paraId="20B9755D" w14:textId="77777777" w:rsidR="00093CFF" w:rsidRDefault="00093CFF" w:rsidP="00093CFF">
      <w:pPr>
        <w:pStyle w:val="2"/>
      </w:pPr>
    </w:p>
    <w:p w14:paraId="72B38D15" w14:textId="3ABD4C02" w:rsidR="00093CFF" w:rsidRPr="00093CFF" w:rsidRDefault="00093CFF" w:rsidP="00093CFF">
      <w:pPr>
        <w:pStyle w:val="2"/>
      </w:pPr>
      <w:r w:rsidRPr="00093CFF">
        <w:t>На основании статьи 29 Устава городского округа города Благовещенска вношу на рассмотрение Благовещенской городской Думы проект решения Благовещенской городской Думы «О внесении изменений в решение Благовещенской городской Думы от 0</w:t>
      </w:r>
      <w:r>
        <w:t>2</w:t>
      </w:r>
      <w:r w:rsidRPr="00093CFF">
        <w:t>.12.202</w:t>
      </w:r>
      <w:r>
        <w:t>5</w:t>
      </w:r>
      <w:r w:rsidRPr="00093CFF">
        <w:t xml:space="preserve"> № </w:t>
      </w:r>
      <w:r>
        <w:t>20/118</w:t>
      </w:r>
      <w:r w:rsidRPr="00093CFF">
        <w:t xml:space="preserve"> «О городском бюджете на 202</w:t>
      </w:r>
      <w:r>
        <w:t>6</w:t>
      </w:r>
      <w:r w:rsidRPr="00093CFF">
        <w:t xml:space="preserve"> год и плановый период 202</w:t>
      </w:r>
      <w:r>
        <w:t>7</w:t>
      </w:r>
      <w:r w:rsidRPr="00093CFF">
        <w:t xml:space="preserve"> и 202</w:t>
      </w:r>
      <w:r>
        <w:t>8</w:t>
      </w:r>
      <w:r w:rsidRPr="00093CFF">
        <w:t xml:space="preserve"> годов».  </w:t>
      </w:r>
    </w:p>
    <w:p w14:paraId="6D385324" w14:textId="77777777" w:rsidR="00093CFF" w:rsidRPr="00093CFF" w:rsidRDefault="00093CFF" w:rsidP="00093CFF">
      <w:pPr>
        <w:pStyle w:val="2"/>
      </w:pPr>
      <w:r w:rsidRPr="00093CFF">
        <w:t xml:space="preserve">Прошу рассмотреть внесенный проект на очередном заседании Благовещенской городской Думы. </w:t>
      </w:r>
    </w:p>
    <w:p w14:paraId="24DA774D" w14:textId="77777777" w:rsidR="00093CFF" w:rsidRPr="00093CFF" w:rsidRDefault="00093CFF" w:rsidP="00093CFF">
      <w:pPr>
        <w:pStyle w:val="2"/>
      </w:pPr>
      <w:r w:rsidRPr="00093CFF">
        <w:t>Докладчиком по данному вопросу выступит Тришина Наталья Эдуардовна – начальник Финансового управления администрации города Благовещенска.</w:t>
      </w:r>
    </w:p>
    <w:p w14:paraId="6C1F9C1D" w14:textId="77777777" w:rsidR="00093CFF" w:rsidRPr="00093CFF" w:rsidRDefault="00093CFF" w:rsidP="00093CFF">
      <w:pPr>
        <w:pStyle w:val="2"/>
      </w:pPr>
    </w:p>
    <w:p w14:paraId="13B4E7E5" w14:textId="3BCBF86A" w:rsidR="00093CFF" w:rsidRPr="00580AA9" w:rsidRDefault="00093CFF" w:rsidP="00867824">
      <w:pPr>
        <w:pStyle w:val="2"/>
        <w:ind w:left="2410" w:hanging="1701"/>
      </w:pPr>
      <w:r w:rsidRPr="00093CFF">
        <w:t>Приложения:</w:t>
      </w:r>
      <w:r w:rsidR="00867824">
        <w:t xml:space="preserve"> </w:t>
      </w:r>
      <w:r w:rsidRPr="00093CFF">
        <w:t xml:space="preserve">1. Проект решения Благовещенской городской Думы </w:t>
      </w:r>
      <w:r>
        <w:br/>
      </w:r>
      <w:r w:rsidRPr="00093CFF">
        <w:t>«</w:t>
      </w:r>
      <w:r w:rsidRPr="00DC463D">
        <w:rPr>
          <w:szCs w:val="24"/>
        </w:rPr>
        <w:t>О внесении изменений в решение Благовещенской городской</w:t>
      </w:r>
      <w:r w:rsidR="00867824">
        <w:rPr>
          <w:szCs w:val="24"/>
        </w:rPr>
        <w:t xml:space="preserve"> </w:t>
      </w:r>
      <w:r w:rsidRPr="00DC463D">
        <w:rPr>
          <w:szCs w:val="24"/>
        </w:rPr>
        <w:t>Думы от 0</w:t>
      </w:r>
      <w:r>
        <w:rPr>
          <w:szCs w:val="24"/>
        </w:rPr>
        <w:t>2</w:t>
      </w:r>
      <w:r w:rsidRPr="00DC463D">
        <w:rPr>
          <w:szCs w:val="24"/>
        </w:rPr>
        <w:t>.12.202</w:t>
      </w:r>
      <w:r>
        <w:rPr>
          <w:szCs w:val="24"/>
        </w:rPr>
        <w:t>5</w:t>
      </w:r>
      <w:r w:rsidRPr="00DC463D">
        <w:rPr>
          <w:szCs w:val="24"/>
        </w:rPr>
        <w:t xml:space="preserve"> № </w:t>
      </w:r>
      <w:r>
        <w:rPr>
          <w:szCs w:val="24"/>
        </w:rPr>
        <w:t>20</w:t>
      </w:r>
      <w:r w:rsidRPr="00DC463D">
        <w:rPr>
          <w:szCs w:val="24"/>
        </w:rPr>
        <w:t>/</w:t>
      </w:r>
      <w:r>
        <w:rPr>
          <w:szCs w:val="24"/>
        </w:rPr>
        <w:t>118</w:t>
      </w:r>
      <w:r w:rsidRPr="00DC463D">
        <w:rPr>
          <w:szCs w:val="24"/>
        </w:rPr>
        <w:t xml:space="preserve"> «О городском бюджете на 202</w:t>
      </w:r>
      <w:r>
        <w:rPr>
          <w:szCs w:val="24"/>
        </w:rPr>
        <w:t>6</w:t>
      </w:r>
      <w:r w:rsidRPr="00DC463D">
        <w:rPr>
          <w:szCs w:val="24"/>
        </w:rPr>
        <w:t xml:space="preserve"> год и плановый период 202</w:t>
      </w:r>
      <w:r>
        <w:rPr>
          <w:szCs w:val="24"/>
        </w:rPr>
        <w:t>7</w:t>
      </w:r>
      <w:r w:rsidRPr="00DC463D">
        <w:rPr>
          <w:szCs w:val="24"/>
        </w:rPr>
        <w:t xml:space="preserve"> и 202</w:t>
      </w:r>
      <w:r>
        <w:rPr>
          <w:szCs w:val="24"/>
        </w:rPr>
        <w:t>8</w:t>
      </w:r>
      <w:r w:rsidRPr="00DC463D">
        <w:rPr>
          <w:szCs w:val="24"/>
        </w:rPr>
        <w:t xml:space="preserve"> годов</w:t>
      </w:r>
      <w:r w:rsidRPr="00093CFF">
        <w:t xml:space="preserve">» </w:t>
      </w:r>
      <w:r w:rsidRPr="00580AA9">
        <w:t xml:space="preserve">на </w:t>
      </w:r>
      <w:r w:rsidR="00D52A30">
        <w:t>8</w:t>
      </w:r>
      <w:r w:rsidR="00AD2B4D">
        <w:t>9</w:t>
      </w:r>
      <w:r w:rsidRPr="00580AA9">
        <w:t xml:space="preserve"> л. в 1 экз.;</w:t>
      </w:r>
    </w:p>
    <w:p w14:paraId="1E30EA46" w14:textId="6FDCD55D" w:rsidR="00093CFF" w:rsidRPr="00093CFF" w:rsidRDefault="00093CFF" w:rsidP="00867824">
      <w:pPr>
        <w:pStyle w:val="2"/>
        <w:ind w:left="2410" w:firstLine="0"/>
      </w:pPr>
      <w:r w:rsidRPr="00580AA9">
        <w:t xml:space="preserve">2. Пояснительная записка к проекту решения Благовещенской городской Думы на </w:t>
      </w:r>
      <w:r w:rsidR="00B07E6E">
        <w:t>6</w:t>
      </w:r>
      <w:r w:rsidRPr="00580AA9">
        <w:t xml:space="preserve"> л. в 1 экз.</w:t>
      </w:r>
    </w:p>
    <w:p w14:paraId="5FE41923" w14:textId="77777777" w:rsidR="00E56793" w:rsidRDefault="00E56793" w:rsidP="00242EA6">
      <w:pPr>
        <w:pStyle w:val="2"/>
      </w:pPr>
    </w:p>
    <w:p w14:paraId="4CA54AC7" w14:textId="77777777" w:rsidR="00801251" w:rsidRDefault="00801251" w:rsidP="006D35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F40AE17" w14:textId="77777777" w:rsidR="00093CFF" w:rsidRDefault="00093CFF" w:rsidP="006D35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15D75D3D" w14:textId="77777777" w:rsidR="00093CFF" w:rsidRDefault="00093CFF" w:rsidP="006D35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7C327FD1" w14:textId="77777777" w:rsidR="00E61552" w:rsidRPr="0015283F" w:rsidRDefault="00E61552" w:rsidP="00E56793">
      <w:pPr>
        <w:tabs>
          <w:tab w:val="left" w:pos="1170"/>
        </w:tabs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3C1214" w:rsidRPr="00777604" w14:paraId="0A4D9B69" w14:textId="77777777" w:rsidTr="0023050A">
        <w:tc>
          <w:tcPr>
            <w:tcW w:w="4111" w:type="dxa"/>
          </w:tcPr>
          <w:p w14:paraId="385E78BA" w14:textId="77777777" w:rsidR="004A30BD" w:rsidRPr="00C57A37" w:rsidRDefault="0013117A" w:rsidP="0023050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bookmarkStart w:id="2" w:name="SIGNERPOST1"/>
            <w:r w:rsidRPr="00340B1C">
              <w:rPr>
                <w:rFonts w:ascii="Times New Roman" w:hAnsi="Times New Roman"/>
                <w:sz w:val="28"/>
              </w:rPr>
              <w:t>Должност</w:t>
            </w:r>
            <w:r w:rsidR="00D6353D">
              <w:rPr>
                <w:rFonts w:ascii="Times New Roman" w:hAnsi="Times New Roman"/>
                <w:sz w:val="28"/>
              </w:rPr>
              <w:t>ь (не редактировать)</w:t>
            </w:r>
            <w:bookmarkEnd w:id="2"/>
            <w:r w:rsidR="004A30BD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387" w:type="dxa"/>
            <w:vAlign w:val="bottom"/>
          </w:tcPr>
          <w:p w14:paraId="1B4A3E88" w14:textId="77777777" w:rsidR="003C1214" w:rsidRPr="00C57A37" w:rsidRDefault="002C5621" w:rsidP="0023050A">
            <w:pPr>
              <w:spacing w:after="0" w:line="240" w:lineRule="auto"/>
              <w:ind w:right="-101"/>
              <w:jc w:val="right"/>
              <w:rPr>
                <w:rFonts w:ascii="Times New Roman" w:hAnsi="Times New Roman"/>
                <w:sz w:val="28"/>
              </w:rPr>
            </w:pPr>
            <w:bookmarkStart w:id="3" w:name="SIGNERNAME1"/>
            <w:r w:rsidRPr="00340B1C">
              <w:rPr>
                <w:rFonts w:ascii="Times New Roman" w:hAnsi="Times New Roman"/>
                <w:sz w:val="28"/>
              </w:rPr>
              <w:t>И.О. Фамили</w:t>
            </w:r>
            <w:r w:rsidR="00D6353D">
              <w:rPr>
                <w:rFonts w:ascii="Times New Roman" w:hAnsi="Times New Roman"/>
                <w:sz w:val="28"/>
              </w:rPr>
              <w:t>я (не редактировать)</w:t>
            </w:r>
            <w:bookmarkEnd w:id="3"/>
          </w:p>
        </w:tc>
      </w:tr>
    </w:tbl>
    <w:p w14:paraId="49F60CDC" w14:textId="4A3A016C" w:rsidR="00522B0E" w:rsidRDefault="000D2E6D" w:rsidP="000D2E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" w:name="SIGNERSTAMP1"/>
      <w:r w:rsidRPr="006A7CA2">
        <w:rPr>
          <w:rFonts w:ascii="Times New Roman" w:hAnsi="Times New Roman"/>
          <w:color w:val="FF0000"/>
          <w:sz w:val="28"/>
          <w:szCs w:val="28"/>
        </w:rPr>
        <w:t>Штамп ЭП (не редактировать)</w:t>
      </w:r>
      <w:bookmarkEnd w:id="4"/>
    </w:p>
    <w:p w14:paraId="2E5575F6" w14:textId="77777777" w:rsidR="000D2E6D" w:rsidRPr="000D2E6D" w:rsidRDefault="000D2E6D" w:rsidP="000D2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D2E6D" w:rsidRPr="000D2E6D" w:rsidSect="000D2E6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850" w:bottom="568" w:left="1701" w:header="567" w:footer="8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49220" w14:textId="77777777" w:rsidR="00C87622" w:rsidRDefault="00C87622" w:rsidP="00704950">
      <w:pPr>
        <w:spacing w:after="0" w:line="240" w:lineRule="auto"/>
      </w:pPr>
      <w:r>
        <w:separator/>
      </w:r>
    </w:p>
  </w:endnote>
  <w:endnote w:type="continuationSeparator" w:id="0">
    <w:p w14:paraId="42A1A8D5" w14:textId="77777777" w:rsidR="00C87622" w:rsidRDefault="00C87622" w:rsidP="00704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7DA2" w14:textId="77777777" w:rsidR="0018405F" w:rsidRPr="0018405F" w:rsidRDefault="0018405F" w:rsidP="0018405F">
    <w:pPr>
      <w:pStyle w:val="a7"/>
      <w:spacing w:after="0" w:line="240" w:lineRule="auto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64B43" w14:textId="77777777" w:rsidR="000D2E6D" w:rsidRPr="000D2E6D" w:rsidRDefault="000D2E6D" w:rsidP="000D2E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8EF50" w14:textId="77777777" w:rsidR="00C87622" w:rsidRDefault="00C87622" w:rsidP="00704950">
      <w:pPr>
        <w:spacing w:after="0" w:line="240" w:lineRule="auto"/>
      </w:pPr>
      <w:r>
        <w:separator/>
      </w:r>
    </w:p>
  </w:footnote>
  <w:footnote w:type="continuationSeparator" w:id="0">
    <w:p w14:paraId="699DF7E1" w14:textId="77777777" w:rsidR="00C87622" w:rsidRDefault="00C87622" w:rsidP="00704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82883" w14:textId="77777777" w:rsidR="00777604" w:rsidRPr="00887032" w:rsidRDefault="00777604" w:rsidP="00887032">
    <w:pPr>
      <w:pStyle w:val="a5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887032">
      <w:rPr>
        <w:rFonts w:ascii="Times New Roman" w:hAnsi="Times New Roman"/>
        <w:sz w:val="20"/>
        <w:szCs w:val="20"/>
      </w:rPr>
      <w:fldChar w:fldCharType="begin"/>
    </w:r>
    <w:r w:rsidRPr="00887032">
      <w:rPr>
        <w:rFonts w:ascii="Times New Roman" w:hAnsi="Times New Roman"/>
        <w:sz w:val="20"/>
        <w:szCs w:val="20"/>
      </w:rPr>
      <w:instrText>PAGE   \* MERGEFORMAT</w:instrText>
    </w:r>
    <w:r w:rsidRPr="00887032">
      <w:rPr>
        <w:rFonts w:ascii="Times New Roman" w:hAnsi="Times New Roman"/>
        <w:sz w:val="20"/>
        <w:szCs w:val="20"/>
      </w:rPr>
      <w:fldChar w:fldCharType="separate"/>
    </w:r>
    <w:r w:rsidR="0015283F" w:rsidRPr="00887032">
      <w:rPr>
        <w:rFonts w:ascii="Times New Roman" w:hAnsi="Times New Roman"/>
        <w:noProof/>
        <w:sz w:val="20"/>
        <w:szCs w:val="20"/>
      </w:rPr>
      <w:t>2</w:t>
    </w:r>
    <w:r w:rsidRPr="00887032">
      <w:rPr>
        <w:rFonts w:ascii="Times New Roman" w:hAnsi="Times New Roman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1BF1" w14:textId="77777777" w:rsidR="006D35A9" w:rsidRDefault="006D35A9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6B1D5F" wp14:editId="505294EF">
          <wp:simplePos x="0" y="0"/>
          <wp:positionH relativeFrom="column">
            <wp:posOffset>1054417</wp:posOffset>
          </wp:positionH>
          <wp:positionV relativeFrom="page">
            <wp:posOffset>198120</wp:posOffset>
          </wp:positionV>
          <wp:extent cx="549910" cy="577850"/>
          <wp:effectExtent l="0" t="0" r="2540" b="0"/>
          <wp:wrapNone/>
          <wp:docPr id="3" name="Рисунок 3" descr="Картинки по запросу герб города благовещенска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Рисунок 25" descr="Картинки по запросу герб города благовещенска">
                    <a:hlinkClick r:id="rId1"/>
                  </pic:cNvPr>
                  <pic:cNvPicPr/>
                </pic:nvPicPr>
                <pic:blipFill rotWithShape="1"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14E"/>
    <w:rsid w:val="000072C4"/>
    <w:rsid w:val="00014AA3"/>
    <w:rsid w:val="000154A8"/>
    <w:rsid w:val="00017289"/>
    <w:rsid w:val="000329EB"/>
    <w:rsid w:val="00040EF4"/>
    <w:rsid w:val="000579AD"/>
    <w:rsid w:val="000769B6"/>
    <w:rsid w:val="00093CFF"/>
    <w:rsid w:val="00096C1F"/>
    <w:rsid w:val="000D2E6D"/>
    <w:rsid w:val="000F6DFA"/>
    <w:rsid w:val="000F7B30"/>
    <w:rsid w:val="001016F9"/>
    <w:rsid w:val="00103498"/>
    <w:rsid w:val="00107E9C"/>
    <w:rsid w:val="00111DF7"/>
    <w:rsid w:val="00112CDD"/>
    <w:rsid w:val="00115241"/>
    <w:rsid w:val="0013117A"/>
    <w:rsid w:val="00132230"/>
    <w:rsid w:val="0015283F"/>
    <w:rsid w:val="00180127"/>
    <w:rsid w:val="00181D58"/>
    <w:rsid w:val="0018405F"/>
    <w:rsid w:val="00195308"/>
    <w:rsid w:val="001B1334"/>
    <w:rsid w:val="001D1D22"/>
    <w:rsid w:val="001D67EB"/>
    <w:rsid w:val="001D7727"/>
    <w:rsid w:val="001E3186"/>
    <w:rsid w:val="001F4D18"/>
    <w:rsid w:val="001F776B"/>
    <w:rsid w:val="00204CFE"/>
    <w:rsid w:val="0023050A"/>
    <w:rsid w:val="00234855"/>
    <w:rsid w:val="00242EA6"/>
    <w:rsid w:val="0024521E"/>
    <w:rsid w:val="0025451F"/>
    <w:rsid w:val="0025688E"/>
    <w:rsid w:val="0027128F"/>
    <w:rsid w:val="00271F1C"/>
    <w:rsid w:val="002806FB"/>
    <w:rsid w:val="00287F12"/>
    <w:rsid w:val="0029385A"/>
    <w:rsid w:val="00294741"/>
    <w:rsid w:val="00296596"/>
    <w:rsid w:val="002A0643"/>
    <w:rsid w:val="002B0B22"/>
    <w:rsid w:val="002C5621"/>
    <w:rsid w:val="002C64C4"/>
    <w:rsid w:val="002C6C7B"/>
    <w:rsid w:val="00300FBD"/>
    <w:rsid w:val="00303274"/>
    <w:rsid w:val="00320BC2"/>
    <w:rsid w:val="00331159"/>
    <w:rsid w:val="00340B1C"/>
    <w:rsid w:val="00341B49"/>
    <w:rsid w:val="00344E31"/>
    <w:rsid w:val="0035645C"/>
    <w:rsid w:val="003717F7"/>
    <w:rsid w:val="0039316A"/>
    <w:rsid w:val="003A2400"/>
    <w:rsid w:val="003C09AF"/>
    <w:rsid w:val="003C0B44"/>
    <w:rsid w:val="003C1214"/>
    <w:rsid w:val="003D1396"/>
    <w:rsid w:val="003E2C2F"/>
    <w:rsid w:val="004059EF"/>
    <w:rsid w:val="00406E40"/>
    <w:rsid w:val="00422FCD"/>
    <w:rsid w:val="00434006"/>
    <w:rsid w:val="00435A0F"/>
    <w:rsid w:val="0044364C"/>
    <w:rsid w:val="00447461"/>
    <w:rsid w:val="004632A1"/>
    <w:rsid w:val="00470031"/>
    <w:rsid w:val="0047714E"/>
    <w:rsid w:val="004904E2"/>
    <w:rsid w:val="004A0B61"/>
    <w:rsid w:val="004A30BD"/>
    <w:rsid w:val="00522B0E"/>
    <w:rsid w:val="00560A60"/>
    <w:rsid w:val="00565F2E"/>
    <w:rsid w:val="00572E30"/>
    <w:rsid w:val="0057466B"/>
    <w:rsid w:val="00574996"/>
    <w:rsid w:val="00580AA9"/>
    <w:rsid w:val="00595A63"/>
    <w:rsid w:val="005A0BD7"/>
    <w:rsid w:val="005A2178"/>
    <w:rsid w:val="005A701D"/>
    <w:rsid w:val="005B309B"/>
    <w:rsid w:val="005D307E"/>
    <w:rsid w:val="005E543D"/>
    <w:rsid w:val="005E7A7B"/>
    <w:rsid w:val="00607A67"/>
    <w:rsid w:val="00614054"/>
    <w:rsid w:val="00622A12"/>
    <w:rsid w:val="00633952"/>
    <w:rsid w:val="00635385"/>
    <w:rsid w:val="00667FA0"/>
    <w:rsid w:val="00684C2F"/>
    <w:rsid w:val="00685C98"/>
    <w:rsid w:val="00687D23"/>
    <w:rsid w:val="00690FEF"/>
    <w:rsid w:val="00694E09"/>
    <w:rsid w:val="00696471"/>
    <w:rsid w:val="006A0AAA"/>
    <w:rsid w:val="006A7CA2"/>
    <w:rsid w:val="006A7F40"/>
    <w:rsid w:val="006D35A9"/>
    <w:rsid w:val="006D7AA9"/>
    <w:rsid w:val="00700E66"/>
    <w:rsid w:val="00704950"/>
    <w:rsid w:val="007063DD"/>
    <w:rsid w:val="00735430"/>
    <w:rsid w:val="00741C50"/>
    <w:rsid w:val="007449CA"/>
    <w:rsid w:val="00750768"/>
    <w:rsid w:val="00751691"/>
    <w:rsid w:val="007720E8"/>
    <w:rsid w:val="00777604"/>
    <w:rsid w:val="00795821"/>
    <w:rsid w:val="007A0C20"/>
    <w:rsid w:val="007A241D"/>
    <w:rsid w:val="007B4299"/>
    <w:rsid w:val="007C782D"/>
    <w:rsid w:val="007F4FF4"/>
    <w:rsid w:val="00801251"/>
    <w:rsid w:val="00817314"/>
    <w:rsid w:val="00840184"/>
    <w:rsid w:val="0085154A"/>
    <w:rsid w:val="00867824"/>
    <w:rsid w:val="00875D23"/>
    <w:rsid w:val="00887032"/>
    <w:rsid w:val="008A304D"/>
    <w:rsid w:val="008D0654"/>
    <w:rsid w:val="009009B0"/>
    <w:rsid w:val="00902497"/>
    <w:rsid w:val="00910520"/>
    <w:rsid w:val="009230CD"/>
    <w:rsid w:val="00933C7D"/>
    <w:rsid w:val="00937307"/>
    <w:rsid w:val="00940D8D"/>
    <w:rsid w:val="00947690"/>
    <w:rsid w:val="00947C0B"/>
    <w:rsid w:val="009557C0"/>
    <w:rsid w:val="009873D0"/>
    <w:rsid w:val="009B3681"/>
    <w:rsid w:val="009C1C69"/>
    <w:rsid w:val="00A02F9B"/>
    <w:rsid w:val="00A06F57"/>
    <w:rsid w:val="00A107D8"/>
    <w:rsid w:val="00A15848"/>
    <w:rsid w:val="00A225BD"/>
    <w:rsid w:val="00A23589"/>
    <w:rsid w:val="00A24000"/>
    <w:rsid w:val="00A540CD"/>
    <w:rsid w:val="00A54BA6"/>
    <w:rsid w:val="00A750CF"/>
    <w:rsid w:val="00A93ED0"/>
    <w:rsid w:val="00AD2B4D"/>
    <w:rsid w:val="00AF282A"/>
    <w:rsid w:val="00AF7BE8"/>
    <w:rsid w:val="00B07E6E"/>
    <w:rsid w:val="00B15B99"/>
    <w:rsid w:val="00B221BE"/>
    <w:rsid w:val="00B6501A"/>
    <w:rsid w:val="00BA039B"/>
    <w:rsid w:val="00BA477E"/>
    <w:rsid w:val="00BC1A94"/>
    <w:rsid w:val="00BC2627"/>
    <w:rsid w:val="00BC3FF4"/>
    <w:rsid w:val="00BD5D1F"/>
    <w:rsid w:val="00BE354E"/>
    <w:rsid w:val="00BE5DB7"/>
    <w:rsid w:val="00C434DF"/>
    <w:rsid w:val="00C524A4"/>
    <w:rsid w:val="00C57A37"/>
    <w:rsid w:val="00C71ABA"/>
    <w:rsid w:val="00C77BCD"/>
    <w:rsid w:val="00C87622"/>
    <w:rsid w:val="00CA77C4"/>
    <w:rsid w:val="00CC5F6A"/>
    <w:rsid w:val="00D02C57"/>
    <w:rsid w:val="00D24063"/>
    <w:rsid w:val="00D324A4"/>
    <w:rsid w:val="00D352E9"/>
    <w:rsid w:val="00D3755A"/>
    <w:rsid w:val="00D52A30"/>
    <w:rsid w:val="00D576B2"/>
    <w:rsid w:val="00D6353D"/>
    <w:rsid w:val="00D64F9F"/>
    <w:rsid w:val="00D719C8"/>
    <w:rsid w:val="00D852C7"/>
    <w:rsid w:val="00D96D66"/>
    <w:rsid w:val="00DB1839"/>
    <w:rsid w:val="00DC6BF3"/>
    <w:rsid w:val="00DD2EC0"/>
    <w:rsid w:val="00DF57A8"/>
    <w:rsid w:val="00DF726D"/>
    <w:rsid w:val="00E02136"/>
    <w:rsid w:val="00E43370"/>
    <w:rsid w:val="00E54C07"/>
    <w:rsid w:val="00E56793"/>
    <w:rsid w:val="00E61552"/>
    <w:rsid w:val="00E6578D"/>
    <w:rsid w:val="00E73EFB"/>
    <w:rsid w:val="00E75352"/>
    <w:rsid w:val="00E75DD7"/>
    <w:rsid w:val="00E93653"/>
    <w:rsid w:val="00EA0C3D"/>
    <w:rsid w:val="00EB06C2"/>
    <w:rsid w:val="00EB343C"/>
    <w:rsid w:val="00EC1EE3"/>
    <w:rsid w:val="00EF2F49"/>
    <w:rsid w:val="00F001E4"/>
    <w:rsid w:val="00F02662"/>
    <w:rsid w:val="00F72BEE"/>
    <w:rsid w:val="00F84F1A"/>
    <w:rsid w:val="00FA15C4"/>
    <w:rsid w:val="00FA2C52"/>
    <w:rsid w:val="00FB6863"/>
    <w:rsid w:val="00FE38B2"/>
    <w:rsid w:val="00FF1BB4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3F8E1"/>
  <w15:docId w15:val="{A15205F1-CEF1-4A0E-8A93-877ACB16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3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7063D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49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04950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049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04950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93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E93653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87032"/>
    <w:rPr>
      <w:color w:val="605E5C"/>
      <w:shd w:val="clear" w:color="auto" w:fill="E1DFDD"/>
    </w:rPr>
  </w:style>
  <w:style w:type="paragraph" w:customStyle="1" w:styleId="10">
    <w:name w:val="Стиль1"/>
    <w:basedOn w:val="a"/>
    <w:link w:val="11"/>
    <w:qFormat/>
    <w:rsid w:val="00242EA6"/>
    <w:pPr>
      <w:spacing w:after="0" w:line="240" w:lineRule="auto"/>
      <w:ind w:right="79"/>
    </w:pPr>
    <w:rPr>
      <w:rFonts w:ascii="Times New Roman" w:hAnsi="Times New Roman"/>
      <w:sz w:val="28"/>
      <w:szCs w:val="28"/>
    </w:rPr>
  </w:style>
  <w:style w:type="paragraph" w:customStyle="1" w:styleId="2">
    <w:name w:val="Стиль2"/>
    <w:basedOn w:val="10"/>
    <w:link w:val="20"/>
    <w:qFormat/>
    <w:rsid w:val="00242EA6"/>
    <w:pPr>
      <w:ind w:firstLine="709"/>
      <w:jc w:val="both"/>
    </w:pPr>
  </w:style>
  <w:style w:type="character" w:customStyle="1" w:styleId="11">
    <w:name w:val="Стиль1 Знак"/>
    <w:basedOn w:val="a0"/>
    <w:link w:val="10"/>
    <w:rsid w:val="00242EA6"/>
    <w:rPr>
      <w:rFonts w:ascii="Times New Roman" w:hAnsi="Times New Roman"/>
      <w:sz w:val="28"/>
      <w:szCs w:val="28"/>
    </w:rPr>
  </w:style>
  <w:style w:type="character" w:customStyle="1" w:styleId="20">
    <w:name w:val="Стиль2 Знак"/>
    <w:basedOn w:val="11"/>
    <w:link w:val="2"/>
    <w:rsid w:val="00242EA6"/>
    <w:rPr>
      <w:rFonts w:ascii="Times New Roman" w:hAnsi="Times New Roman"/>
      <w:sz w:val="28"/>
      <w:szCs w:val="28"/>
    </w:rPr>
  </w:style>
  <w:style w:type="paragraph" w:styleId="ab">
    <w:name w:val="No Spacing"/>
    <w:uiPriority w:val="1"/>
    <w:qFormat/>
    <w:rsid w:val="000D2E6D"/>
    <w:rPr>
      <w:sz w:val="22"/>
      <w:szCs w:val="22"/>
    </w:rPr>
  </w:style>
  <w:style w:type="paragraph" w:customStyle="1" w:styleId="ac">
    <w:name w:val="колонтитул"/>
    <w:basedOn w:val="2"/>
    <w:link w:val="ad"/>
    <w:qFormat/>
    <w:rsid w:val="000D2E6D"/>
    <w:pPr>
      <w:ind w:right="0" w:firstLine="0"/>
      <w:jc w:val="left"/>
    </w:pPr>
    <w:rPr>
      <w:sz w:val="20"/>
      <w:szCs w:val="20"/>
    </w:rPr>
  </w:style>
  <w:style w:type="character" w:customStyle="1" w:styleId="ad">
    <w:name w:val="колонтитул Знак"/>
    <w:basedOn w:val="20"/>
    <w:link w:val="ac"/>
    <w:rsid w:val="000D2E6D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_to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osteleva\Desktop\&#1096;&#1072;&#1073;&#1083;&#1086;&#1085;&#1099;\&#1064;&#1072;&#1073;&#1083;&#1086;&#1085;%20&#1041;&#1083;&#1072;&#1085;&#1082;%20&#1087;&#1080;&#1089;&#1100;&#1084;&#1072;%20&#1072;&#1076;&#1084;&#1080;&#1085;&#1080;&#1089;&#1090;&#1088;&#1072;&#1094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A25EA-4776-4409-A42E-1E079332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 письма администрация</Template>
  <TotalTime>118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Хода Светлана Ивановна</cp:lastModifiedBy>
  <cp:revision>8</cp:revision>
  <cp:lastPrinted>2020-09-09T06:23:00Z</cp:lastPrinted>
  <dcterms:created xsi:type="dcterms:W3CDTF">2026-03-14T09:58:00Z</dcterms:created>
  <dcterms:modified xsi:type="dcterms:W3CDTF">2026-04-14T08:14:00Z</dcterms:modified>
</cp:coreProperties>
</file>